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042B" w:rsidRDefault="00BF042B" w:rsidP="00845028">
      <w:pPr>
        <w:spacing w:after="0" w:line="240" w:lineRule="auto"/>
        <w:jc w:val="right"/>
      </w:pPr>
      <w:r>
        <w:t>Приложение № 21</w:t>
      </w:r>
    </w:p>
    <w:p w:rsidR="00BF042B" w:rsidRDefault="00BF042B" w:rsidP="00845028">
      <w:pPr>
        <w:spacing w:after="0" w:line="240" w:lineRule="auto"/>
        <w:jc w:val="right"/>
      </w:pPr>
      <w:r>
        <w:t xml:space="preserve">к постановлению администрации муниципального района </w:t>
      </w:r>
    </w:p>
    <w:p w:rsidR="00BF042B" w:rsidRDefault="00BF042B" w:rsidP="00845028">
      <w:pPr>
        <w:spacing w:after="0" w:line="240" w:lineRule="auto"/>
        <w:jc w:val="right"/>
      </w:pPr>
      <w:r>
        <w:t>27 декабря 2024г. № 239</w:t>
      </w:r>
    </w:p>
    <w:p w:rsidR="00BF042B" w:rsidRDefault="00BF042B" w:rsidP="00845028">
      <w:pPr>
        <w:spacing w:after="0" w:line="240" w:lineRule="auto"/>
        <w:jc w:val="center"/>
      </w:pPr>
      <w:r>
        <w:t>Графическая схема размещения НТО на территории МО «Качугский район» по адресу:</w:t>
      </w:r>
    </w:p>
    <w:p w:rsidR="00BF042B" w:rsidRDefault="00BF042B" w:rsidP="00845028">
      <w:pPr>
        <w:jc w:val="center"/>
      </w:pPr>
      <w:r>
        <w:t>с.Заречное, ул. Центральная, 22 , прилегающая территория к администрации</w:t>
      </w:r>
    </w:p>
    <w:p w:rsidR="00BF042B" w:rsidRDefault="00BF042B">
      <w:r w:rsidRPr="008B68D8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style="width:493.5pt;height:381pt;visibility:visible">
            <v:imagedata r:id="rId4" o:title=""/>
          </v:shape>
        </w:pict>
      </w:r>
    </w:p>
    <w:p w:rsidR="00BF042B" w:rsidRDefault="00BF042B" w:rsidP="00886DDA"/>
    <w:p w:rsidR="00BF042B" w:rsidRPr="00886DDA" w:rsidRDefault="00BF042B" w:rsidP="00886DD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86DDA">
        <w:rPr>
          <w:rFonts w:ascii="Times New Roman" w:hAnsi="Times New Roman"/>
          <w:b/>
          <w:sz w:val="28"/>
          <w:szCs w:val="28"/>
          <w:lang w:eastAsia="ru-RU"/>
        </w:rPr>
        <w:t>Система координат – МСК-38, зона - 4</w:t>
      </w:r>
    </w:p>
    <w:tbl>
      <w:tblPr>
        <w:tblpPr w:leftFromText="180" w:rightFromText="180" w:vertAnchor="page" w:horzAnchor="margin" w:tblpY="1168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7"/>
        <w:gridCol w:w="2693"/>
        <w:gridCol w:w="2977"/>
      </w:tblGrid>
      <w:tr w:rsidR="00BF042B" w:rsidRPr="000927FB" w:rsidTr="00C37135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2B" w:rsidRPr="007F376A" w:rsidRDefault="00BF042B" w:rsidP="00C371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2B" w:rsidRPr="000927FB" w:rsidRDefault="00BF042B" w:rsidP="00C371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7FB">
              <w:rPr>
                <w:rFonts w:ascii="Times New Roman" w:hAnsi="Times New Roman"/>
                <w:sz w:val="28"/>
                <w:szCs w:val="28"/>
              </w:rPr>
              <w:t>X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42B" w:rsidRPr="000927FB" w:rsidRDefault="00BF042B" w:rsidP="00C37135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927FB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</w:tr>
      <w:tr w:rsidR="00BF042B" w:rsidRPr="000927FB" w:rsidTr="00C37135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2B" w:rsidRPr="000927FB" w:rsidRDefault="00BF042B" w:rsidP="009C4242">
            <w:bookmarkStart w:id="0" w:name="_GoBack"/>
            <w:bookmarkEnd w:id="0"/>
            <w:r w:rsidRPr="000927FB"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2B" w:rsidRPr="000927FB" w:rsidRDefault="00BF042B" w:rsidP="009C4242">
            <w:r w:rsidRPr="000927FB">
              <w:t>509612.0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42B" w:rsidRPr="000927FB" w:rsidRDefault="00BF042B" w:rsidP="009C4242">
            <w:r w:rsidRPr="000927FB">
              <w:t>4254464.0</w:t>
            </w:r>
          </w:p>
        </w:tc>
      </w:tr>
      <w:tr w:rsidR="00BF042B" w:rsidRPr="000927FB" w:rsidTr="00C37135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2B" w:rsidRPr="000927FB" w:rsidRDefault="00BF042B" w:rsidP="009C4242">
            <w:r w:rsidRPr="000927FB"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2B" w:rsidRPr="000927FB" w:rsidRDefault="00BF042B" w:rsidP="009C4242">
            <w:r w:rsidRPr="000927FB">
              <w:t>509609.2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42B" w:rsidRPr="000927FB" w:rsidRDefault="00BF042B" w:rsidP="009C4242">
            <w:r w:rsidRPr="000927FB">
              <w:t>4254465.1</w:t>
            </w:r>
          </w:p>
        </w:tc>
      </w:tr>
      <w:tr w:rsidR="00BF042B" w:rsidRPr="000927FB" w:rsidTr="00C37135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2B" w:rsidRPr="000927FB" w:rsidRDefault="00BF042B" w:rsidP="009C4242">
            <w:r w:rsidRPr="000927FB">
              <w:t>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2B" w:rsidRPr="000927FB" w:rsidRDefault="00BF042B" w:rsidP="009C4242">
            <w:r w:rsidRPr="000927FB">
              <w:t>509608.5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42B" w:rsidRPr="000927FB" w:rsidRDefault="00BF042B" w:rsidP="009C4242">
            <w:r w:rsidRPr="000927FB">
              <w:t>4254463.2</w:t>
            </w:r>
          </w:p>
        </w:tc>
      </w:tr>
      <w:tr w:rsidR="00BF042B" w:rsidRPr="000927FB" w:rsidTr="00C37135"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2B" w:rsidRPr="000927FB" w:rsidRDefault="00BF042B" w:rsidP="009C4242">
            <w:r w:rsidRPr="000927FB"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42B" w:rsidRPr="000927FB" w:rsidRDefault="00BF042B" w:rsidP="009C4242">
            <w:r w:rsidRPr="000927FB">
              <w:t>509611.3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042B" w:rsidRPr="000927FB" w:rsidRDefault="00BF042B" w:rsidP="009C4242">
            <w:r w:rsidRPr="000927FB">
              <w:t>4254462.1</w:t>
            </w:r>
          </w:p>
        </w:tc>
      </w:tr>
    </w:tbl>
    <w:p w:rsidR="00BF042B" w:rsidRPr="00431D01" w:rsidRDefault="00BF042B" w:rsidP="00886DDA">
      <w:pPr>
        <w:rPr>
          <w:i/>
        </w:rPr>
      </w:pPr>
    </w:p>
    <w:sectPr w:rsidR="00BF042B" w:rsidRPr="00431D01" w:rsidSect="00DB0347">
      <w:pgSz w:w="11906" w:h="16838"/>
      <w:pgMar w:top="1134" w:right="424" w:bottom="1134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86DDA"/>
    <w:rsid w:val="0000707D"/>
    <w:rsid w:val="000927FB"/>
    <w:rsid w:val="00103EA3"/>
    <w:rsid w:val="001532A0"/>
    <w:rsid w:val="001B1951"/>
    <w:rsid w:val="00233223"/>
    <w:rsid w:val="002904AC"/>
    <w:rsid w:val="002C1750"/>
    <w:rsid w:val="002D7B06"/>
    <w:rsid w:val="00305D54"/>
    <w:rsid w:val="003441AC"/>
    <w:rsid w:val="003467DB"/>
    <w:rsid w:val="0037324A"/>
    <w:rsid w:val="00374EC3"/>
    <w:rsid w:val="003918F0"/>
    <w:rsid w:val="003933B4"/>
    <w:rsid w:val="003A6753"/>
    <w:rsid w:val="00431D01"/>
    <w:rsid w:val="00432685"/>
    <w:rsid w:val="00584D40"/>
    <w:rsid w:val="00602C3F"/>
    <w:rsid w:val="006428DF"/>
    <w:rsid w:val="00660DCF"/>
    <w:rsid w:val="006D582E"/>
    <w:rsid w:val="0071239F"/>
    <w:rsid w:val="00745F84"/>
    <w:rsid w:val="00787397"/>
    <w:rsid w:val="007D7300"/>
    <w:rsid w:val="007F376A"/>
    <w:rsid w:val="008234B8"/>
    <w:rsid w:val="0083393F"/>
    <w:rsid w:val="008419B7"/>
    <w:rsid w:val="00845028"/>
    <w:rsid w:val="0086247E"/>
    <w:rsid w:val="00886DDA"/>
    <w:rsid w:val="008A6BC7"/>
    <w:rsid w:val="008B68D8"/>
    <w:rsid w:val="008D3E58"/>
    <w:rsid w:val="009005C9"/>
    <w:rsid w:val="00910C7E"/>
    <w:rsid w:val="00944E4A"/>
    <w:rsid w:val="00950D1F"/>
    <w:rsid w:val="0098605B"/>
    <w:rsid w:val="009C4242"/>
    <w:rsid w:val="00B94FBB"/>
    <w:rsid w:val="00BF042B"/>
    <w:rsid w:val="00C37135"/>
    <w:rsid w:val="00C71FC2"/>
    <w:rsid w:val="00CB0516"/>
    <w:rsid w:val="00DB0347"/>
    <w:rsid w:val="00DB7042"/>
    <w:rsid w:val="00E43858"/>
    <w:rsid w:val="00F652D3"/>
    <w:rsid w:val="00F93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19B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86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86DD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5122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1</Pages>
  <Words>56</Words>
  <Characters>324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wisarg</cp:lastModifiedBy>
  <cp:revision>4</cp:revision>
  <cp:lastPrinted>2025-01-17T03:12:00Z</cp:lastPrinted>
  <dcterms:created xsi:type="dcterms:W3CDTF">2025-01-15T05:05:00Z</dcterms:created>
  <dcterms:modified xsi:type="dcterms:W3CDTF">2025-01-17T03:12:00Z</dcterms:modified>
</cp:coreProperties>
</file>